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786A9316"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2B99B286" w14:textId="77777777" w:rsidR="00A672D6" w:rsidRPr="002F2F99" w:rsidRDefault="00A672D6"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69EE5433" w:rsidR="001033C2" w:rsidRPr="002E2C09" w:rsidRDefault="001033C2" w:rsidP="001033C2">
            <w:pPr>
              <w:ind w:left="2014" w:right="-2"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5566BE" w:rsidRPr="005566BE">
              <w:rPr>
                <w:rFonts w:ascii="Arial" w:hAnsi="Arial" w:cs="Arial"/>
                <w:b/>
                <w:spacing w:val="-1"/>
                <w:sz w:val="22"/>
                <w:szCs w:val="22"/>
              </w:rPr>
              <w:t xml:space="preserve">Erneuerung eines </w:t>
            </w:r>
            <w:proofErr w:type="spellStart"/>
            <w:r w:rsidR="005566BE" w:rsidRPr="005566BE">
              <w:rPr>
                <w:rFonts w:ascii="Arial" w:hAnsi="Arial" w:cs="Arial"/>
                <w:b/>
                <w:spacing w:val="-1"/>
                <w:sz w:val="22"/>
                <w:szCs w:val="22"/>
              </w:rPr>
              <w:t>Kommissioniervollautomaten</w:t>
            </w:r>
            <w:proofErr w:type="spellEnd"/>
          </w:p>
          <w:p w14:paraId="178FBBED" w14:textId="573940F0" w:rsidR="00847A71" w:rsidRPr="00EA19ED" w:rsidRDefault="001033C2" w:rsidP="00096832">
            <w:pPr>
              <w:autoSpaceDE w:val="0"/>
              <w:autoSpaceDN w:val="0"/>
              <w:adjustRightInd w:val="0"/>
              <w:ind w:left="2014" w:hanging="2014"/>
              <w:rPr>
                <w:rFonts w:ascii="Arial" w:hAnsi="Arial" w:cs="Arial"/>
                <w:sz w:val="20"/>
                <w:szCs w:val="20"/>
              </w:rPr>
            </w:pPr>
            <w:proofErr w:type="spellStart"/>
            <w:r w:rsidRPr="002E2C09">
              <w:rPr>
                <w:rFonts w:ascii="Arial" w:hAnsi="Arial" w:cs="Arial"/>
                <w:b/>
                <w:spacing w:val="-1"/>
                <w:sz w:val="22"/>
                <w:szCs w:val="22"/>
              </w:rPr>
              <w:t>Az</w:t>
            </w:r>
            <w:proofErr w:type="spellEnd"/>
            <w:r w:rsidRPr="002E2C09">
              <w:rPr>
                <w:rFonts w:ascii="Arial" w:hAnsi="Arial" w:cs="Arial"/>
                <w:b/>
                <w:spacing w:val="-1"/>
                <w:sz w:val="22"/>
                <w:szCs w:val="22"/>
              </w:rPr>
              <w:t>:</w:t>
            </w:r>
            <w:r w:rsidRPr="002E2C09">
              <w:rPr>
                <w:rFonts w:ascii="Arial" w:hAnsi="Arial" w:cs="Arial"/>
                <w:b/>
                <w:spacing w:val="-1"/>
                <w:sz w:val="22"/>
                <w:szCs w:val="22"/>
              </w:rPr>
              <w:tab/>
            </w:r>
            <w:r w:rsidR="005566BE" w:rsidRPr="005566BE">
              <w:rPr>
                <w:rFonts w:ascii="Arial" w:hAnsi="Arial" w:cs="Arial"/>
                <w:b/>
                <w:spacing w:val="-1"/>
                <w:sz w:val="22"/>
                <w:szCs w:val="22"/>
              </w:rPr>
              <w:t>71-25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51E4C2C3"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456AA5" w:rsidRPr="00456AA5">
        <w:rPr>
          <w:rFonts w:ascii="Arial" w:hAnsi="Arial" w:cs="Arial"/>
          <w:bCs/>
          <w:sz w:val="20"/>
          <w:szCs w:val="20"/>
        </w:rPr>
        <w:t>71-25 (200)</w:t>
      </w:r>
    </w:p>
    <w:p w14:paraId="48AAA63A" w14:textId="3914586A" w:rsidR="00583C95" w:rsidRPr="00583C95" w:rsidRDefault="00C24236"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w:t>
      </w:r>
      <w:r w:rsidR="00511500">
        <w:rPr>
          <w:rFonts w:ascii="Arial" w:hAnsi="Arial" w:cs="Arial"/>
          <w:bCs/>
          <w:sz w:val="20"/>
          <w:szCs w:val="20"/>
        </w:rPr>
        <w:t>ieter</w:t>
      </w:r>
    </w:p>
    <w:p w14:paraId="55B7E2B9" w14:textId="77777777" w:rsidR="00583C95" w:rsidRPr="00583C95" w:rsidRDefault="00C24236"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C24236"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C24236"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690DCFB9" w14:textId="77777777"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3A64E464" w14:textId="42627826"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 </w:t>
      </w:r>
    </w:p>
    <w:p w14:paraId="56A82FDB" w14:textId="0D40CD89" w:rsidR="00A672D6" w:rsidRDefault="00A672D6" w:rsidP="002B5024">
      <w:pPr>
        <w:pStyle w:val="Listenabsatz"/>
        <w:ind w:left="284"/>
        <w:jc w:val="both"/>
        <w:rPr>
          <w:rFonts w:ascii="Arial" w:hAnsi="Arial" w:cs="Arial"/>
          <w:sz w:val="20"/>
          <w:szCs w:val="20"/>
        </w:rPr>
      </w:pPr>
    </w:p>
    <w:p w14:paraId="0A19C69B" w14:textId="77777777" w:rsidR="00A672D6" w:rsidRPr="006C56DE" w:rsidRDefault="00A672D6" w:rsidP="002B5024">
      <w:pPr>
        <w:pStyle w:val="Listenabsatz"/>
        <w:ind w:left="284"/>
        <w:jc w:val="both"/>
        <w:rPr>
          <w:rFonts w:ascii="Arial" w:hAnsi="Arial" w:cs="Arial"/>
          <w:sz w:val="20"/>
          <w:szCs w:val="20"/>
        </w:rPr>
      </w:pP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19E4E6E0"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7D79EC8C" w14:textId="4974BA82" w:rsidR="00A672D6" w:rsidRDefault="00A672D6" w:rsidP="004B0B37">
      <w:pPr>
        <w:ind w:left="284"/>
        <w:jc w:val="both"/>
        <w:rPr>
          <w:rFonts w:ascii="Arial" w:hAnsi="Arial" w:cs="Arial"/>
          <w:sz w:val="20"/>
          <w:szCs w:val="20"/>
        </w:rPr>
      </w:pPr>
    </w:p>
    <w:p w14:paraId="1E23EC9D" w14:textId="77777777" w:rsidR="00A672D6" w:rsidRDefault="00A672D6" w:rsidP="004B0B37">
      <w:pPr>
        <w:ind w:left="284"/>
        <w:jc w:val="both"/>
        <w:rPr>
          <w:rFonts w:ascii="Arial" w:hAnsi="Arial" w:cs="Arial"/>
          <w:sz w:val="20"/>
          <w:szCs w:val="20"/>
        </w:rPr>
      </w:pPr>
    </w:p>
    <w:p w14:paraId="5D9065C6" w14:textId="77777777" w:rsidR="00A672D6" w:rsidRDefault="00C24236" w:rsidP="00A672D6">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47F035853AFD4E0E9994F47C77913A98"/>
          </w:placeholder>
        </w:sdtPr>
        <w:sdtEndPr/>
        <w:sdtContent>
          <w:r w:rsidR="00A672D6">
            <w:rPr>
              <w:rFonts w:ascii="Arial" w:hAnsi="Arial" w:cs="Arial"/>
              <w:b/>
              <w:color w:val="FF0000"/>
              <w:sz w:val="20"/>
              <w:szCs w:val="20"/>
            </w:rPr>
            <w:t>………………………..</w:t>
          </w:r>
        </w:sdtContent>
      </w:sdt>
      <w:r w:rsidR="00A672D6">
        <w:rPr>
          <w:rFonts w:ascii="Arial" w:hAnsi="Arial" w:cs="Arial"/>
          <w:b/>
          <w:sz w:val="20"/>
          <w:szCs w:val="20"/>
        </w:rPr>
        <w:t xml:space="preserve"> </w:t>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r>
      <w:r w:rsidR="00A672D6">
        <w:rPr>
          <w:rFonts w:ascii="Arial" w:hAnsi="Arial" w:cs="Arial"/>
          <w:b/>
          <w:sz w:val="20"/>
          <w:szCs w:val="20"/>
        </w:rPr>
        <w:tab/>
        <w:t xml:space="preserve"> </w:t>
      </w:r>
      <w:sdt>
        <w:sdtPr>
          <w:rPr>
            <w:rFonts w:ascii="Arial" w:hAnsi="Arial" w:cs="Arial"/>
            <w:b/>
            <w:color w:val="FF0000"/>
            <w:sz w:val="20"/>
            <w:szCs w:val="20"/>
          </w:rPr>
          <w:id w:val="-683440441"/>
          <w:placeholder>
            <w:docPart w:val="CB7A80A4C4114B1EADFB237F5885B57A"/>
          </w:placeholder>
        </w:sdtPr>
        <w:sdtEndPr/>
        <w:sdtContent>
          <w:r w:rsidR="00A672D6">
            <w:rPr>
              <w:rFonts w:ascii="Arial" w:hAnsi="Arial" w:cs="Arial"/>
              <w:b/>
              <w:color w:val="FF0000"/>
              <w:sz w:val="20"/>
              <w:szCs w:val="20"/>
            </w:rPr>
            <w:t xml:space="preserve">………………… </w:t>
          </w:r>
        </w:sdtContent>
      </w:sdt>
    </w:p>
    <w:p w14:paraId="079D4F6D" w14:textId="77777777" w:rsidR="00A672D6" w:rsidRDefault="00A672D6" w:rsidP="00A672D6">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38FCAAB1" w14:textId="77777777" w:rsidR="00A672D6" w:rsidRDefault="00A672D6" w:rsidP="00A672D6">
      <w:pPr>
        <w:autoSpaceDE w:val="0"/>
        <w:autoSpaceDN w:val="0"/>
        <w:adjustRightInd w:val="0"/>
        <w:ind w:left="360" w:hanging="360"/>
        <w:jc w:val="both"/>
        <w:rPr>
          <w:rFonts w:ascii="Arial" w:hAnsi="Arial" w:cs="Arial"/>
          <w:sz w:val="20"/>
          <w:szCs w:val="20"/>
        </w:rPr>
      </w:pPr>
    </w:p>
    <w:p w14:paraId="502D1494" w14:textId="77777777" w:rsidR="00A672D6" w:rsidRDefault="00A672D6" w:rsidP="00A672D6">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6C7B4828" w14:textId="77777777" w:rsidR="00A672D6" w:rsidRDefault="00A672D6" w:rsidP="00A672D6">
      <w:pPr>
        <w:autoSpaceDE w:val="0"/>
        <w:autoSpaceDN w:val="0"/>
        <w:adjustRightInd w:val="0"/>
        <w:rPr>
          <w:rFonts w:ascii="Arial" w:eastAsiaTheme="minorHAnsi" w:hAnsi="Arial" w:cs="Arial"/>
          <w:color w:val="808080" w:themeColor="background1" w:themeShade="80"/>
          <w:sz w:val="20"/>
          <w:szCs w:val="20"/>
          <w:lang w:eastAsia="en-US"/>
        </w:rPr>
      </w:pPr>
    </w:p>
    <w:p w14:paraId="6AFE3CA4" w14:textId="366956CA" w:rsidR="00A672D6" w:rsidRDefault="00A672D6" w:rsidP="004B0B37">
      <w:pPr>
        <w:ind w:left="284"/>
        <w:jc w:val="both"/>
        <w:rPr>
          <w:rFonts w:ascii="Arial" w:hAnsi="Arial" w:cs="Arial"/>
          <w:sz w:val="20"/>
          <w:szCs w:val="20"/>
        </w:rPr>
      </w:pPr>
    </w:p>
    <w:p w14:paraId="02335CED" w14:textId="77777777" w:rsidR="00A672D6" w:rsidRPr="00EA19ED" w:rsidRDefault="00A672D6" w:rsidP="004B0B37">
      <w:pPr>
        <w:ind w:left="284"/>
        <w:jc w:val="both"/>
        <w:rPr>
          <w:rFonts w:ascii="Arial" w:hAnsi="Arial" w:cs="Arial"/>
          <w:bCs/>
          <w:sz w:val="20"/>
          <w:szCs w:val="20"/>
        </w:rPr>
      </w:pPr>
    </w:p>
    <w:sectPr w:rsidR="00A672D6" w:rsidRPr="00EA19ED" w:rsidSect="002B5024">
      <w:headerReference w:type="default" r:id="rId8"/>
      <w:footerReference w:type="default" r:id="rId9"/>
      <w:headerReference w:type="first" r:id="rId10"/>
      <w:footerReference w:type="first" r:id="rId11"/>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D2A8B" w14:textId="77777777" w:rsidR="00C24236" w:rsidRDefault="00C24236">
      <w:r>
        <w:separator/>
      </w:r>
    </w:p>
  </w:endnote>
  <w:endnote w:type="continuationSeparator" w:id="0">
    <w:p w14:paraId="4C53DC95" w14:textId="77777777" w:rsidR="00C24236" w:rsidRDefault="00C2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3C2AE5F4"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1F7CD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1F7CD1">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3865B4A3" w:rsidR="00B43F38" w:rsidRPr="00B43F38" w:rsidRDefault="00A53F2C">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12</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A6FA9" w14:textId="77777777" w:rsidR="00C24236" w:rsidRDefault="00C24236">
      <w:r>
        <w:separator/>
      </w:r>
    </w:p>
  </w:footnote>
  <w:footnote w:type="continuationSeparator" w:id="0">
    <w:p w14:paraId="0576B0E5" w14:textId="77777777" w:rsidR="00C24236" w:rsidRDefault="00C24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859927865">
    <w:abstractNumId w:val="4"/>
  </w:num>
  <w:num w:numId="2" w16cid:durableId="1006781968">
    <w:abstractNumId w:val="6"/>
  </w:num>
  <w:num w:numId="3" w16cid:durableId="1855727028">
    <w:abstractNumId w:val="14"/>
  </w:num>
  <w:num w:numId="4" w16cid:durableId="167907217">
    <w:abstractNumId w:val="16"/>
  </w:num>
  <w:num w:numId="5" w16cid:durableId="226720699">
    <w:abstractNumId w:val="3"/>
  </w:num>
  <w:num w:numId="6" w16cid:durableId="1112087752">
    <w:abstractNumId w:val="5"/>
  </w:num>
  <w:num w:numId="7" w16cid:durableId="1580091202">
    <w:abstractNumId w:val="17"/>
  </w:num>
  <w:num w:numId="8" w16cid:durableId="195319527">
    <w:abstractNumId w:val="13"/>
  </w:num>
  <w:num w:numId="9" w16cid:durableId="160244998">
    <w:abstractNumId w:val="12"/>
  </w:num>
  <w:num w:numId="10" w16cid:durableId="442195157">
    <w:abstractNumId w:val="9"/>
  </w:num>
  <w:num w:numId="11" w16cid:durableId="640615251">
    <w:abstractNumId w:val="1"/>
  </w:num>
  <w:num w:numId="12" w16cid:durableId="786855427">
    <w:abstractNumId w:val="10"/>
  </w:num>
  <w:num w:numId="13" w16cid:durableId="1970043255">
    <w:abstractNumId w:val="2"/>
  </w:num>
  <w:num w:numId="14" w16cid:durableId="1112825190">
    <w:abstractNumId w:val="15"/>
  </w:num>
  <w:num w:numId="15" w16cid:durableId="1700743898">
    <w:abstractNumId w:val="11"/>
  </w:num>
  <w:num w:numId="16" w16cid:durableId="711729128">
    <w:abstractNumId w:val="0"/>
  </w:num>
  <w:num w:numId="17" w16cid:durableId="1592356057">
    <w:abstractNumId w:val="7"/>
  </w:num>
  <w:num w:numId="18" w16cid:durableId="5577870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y0ZyBJIQ90YrJYn0onNJr6sj2czxrSZ9iMb2oYnNcxDPmUf1/EoLs1T+fbxTpLV3h342ammVV5KjH86kWi1PQ==" w:salt="XPg8uRfEPOCVYDetjYCBJ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1F7CD1"/>
    <w:rsid w:val="002223D8"/>
    <w:rsid w:val="00224276"/>
    <w:rsid w:val="00231914"/>
    <w:rsid w:val="002328D5"/>
    <w:rsid w:val="0023382C"/>
    <w:rsid w:val="0026284D"/>
    <w:rsid w:val="00263234"/>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D754B"/>
    <w:rsid w:val="003F39D9"/>
    <w:rsid w:val="004005ED"/>
    <w:rsid w:val="00412688"/>
    <w:rsid w:val="004149AB"/>
    <w:rsid w:val="00436EDC"/>
    <w:rsid w:val="004444CF"/>
    <w:rsid w:val="0045060C"/>
    <w:rsid w:val="00456AA5"/>
    <w:rsid w:val="004624F1"/>
    <w:rsid w:val="0047002F"/>
    <w:rsid w:val="004710AC"/>
    <w:rsid w:val="0049670F"/>
    <w:rsid w:val="004B0B37"/>
    <w:rsid w:val="004F0CD4"/>
    <w:rsid w:val="004F1F6A"/>
    <w:rsid w:val="004F53B1"/>
    <w:rsid w:val="00503C74"/>
    <w:rsid w:val="00505353"/>
    <w:rsid w:val="00505AF4"/>
    <w:rsid w:val="00511500"/>
    <w:rsid w:val="005172AF"/>
    <w:rsid w:val="00527B05"/>
    <w:rsid w:val="00534E48"/>
    <w:rsid w:val="00540DBB"/>
    <w:rsid w:val="005441C3"/>
    <w:rsid w:val="0054750C"/>
    <w:rsid w:val="005566BE"/>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5A7"/>
    <w:rsid w:val="007F3EC2"/>
    <w:rsid w:val="00800FD4"/>
    <w:rsid w:val="00803D83"/>
    <w:rsid w:val="008054A7"/>
    <w:rsid w:val="00813E93"/>
    <w:rsid w:val="008212D1"/>
    <w:rsid w:val="008233EE"/>
    <w:rsid w:val="00827738"/>
    <w:rsid w:val="00833937"/>
    <w:rsid w:val="00840724"/>
    <w:rsid w:val="0084140E"/>
    <w:rsid w:val="00847A71"/>
    <w:rsid w:val="0085441E"/>
    <w:rsid w:val="008568FD"/>
    <w:rsid w:val="00862D77"/>
    <w:rsid w:val="00864A73"/>
    <w:rsid w:val="00897BF9"/>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A0202D"/>
    <w:rsid w:val="00A166E6"/>
    <w:rsid w:val="00A23DF4"/>
    <w:rsid w:val="00A31080"/>
    <w:rsid w:val="00A357DB"/>
    <w:rsid w:val="00A53F2C"/>
    <w:rsid w:val="00A61B10"/>
    <w:rsid w:val="00A672D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1CEE"/>
    <w:rsid w:val="00B83179"/>
    <w:rsid w:val="00B832DB"/>
    <w:rsid w:val="00B908A4"/>
    <w:rsid w:val="00B92145"/>
    <w:rsid w:val="00BA0EC5"/>
    <w:rsid w:val="00BB5FB2"/>
    <w:rsid w:val="00BC0B2F"/>
    <w:rsid w:val="00BD2CAD"/>
    <w:rsid w:val="00BE5860"/>
    <w:rsid w:val="00BF0888"/>
    <w:rsid w:val="00C01034"/>
    <w:rsid w:val="00C01CE6"/>
    <w:rsid w:val="00C04813"/>
    <w:rsid w:val="00C06427"/>
    <w:rsid w:val="00C07FE7"/>
    <w:rsid w:val="00C146B9"/>
    <w:rsid w:val="00C24236"/>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90344579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47F035853AFD4E0E9994F47C77913A98"/>
        <w:category>
          <w:name w:val="Allgemein"/>
          <w:gallery w:val="placeholder"/>
        </w:category>
        <w:types>
          <w:type w:val="bbPlcHdr"/>
        </w:types>
        <w:behaviors>
          <w:behavior w:val="content"/>
        </w:behaviors>
        <w:guid w:val="{33745557-55A3-4EF8-9440-F943086CB47F}"/>
      </w:docPartPr>
      <w:docPartBody>
        <w:p w:rsidR="00C54FE9" w:rsidRDefault="00177010" w:rsidP="00177010">
          <w:pPr>
            <w:pStyle w:val="47F035853AFD4E0E9994F47C77913A98"/>
          </w:pPr>
          <w:r>
            <w:rPr>
              <w:rStyle w:val="Platzhaltertext"/>
            </w:rPr>
            <w:t>Klicken oder tippen Sie hier, um Text einzugeben.</w:t>
          </w:r>
        </w:p>
      </w:docPartBody>
    </w:docPart>
    <w:docPart>
      <w:docPartPr>
        <w:name w:val="CB7A80A4C4114B1EADFB237F5885B57A"/>
        <w:category>
          <w:name w:val="Allgemein"/>
          <w:gallery w:val="placeholder"/>
        </w:category>
        <w:types>
          <w:type w:val="bbPlcHdr"/>
        </w:types>
        <w:behaviors>
          <w:behavior w:val="content"/>
        </w:behaviors>
        <w:guid w:val="{574A7D02-0E56-4707-B8D3-3096AD24B114}"/>
      </w:docPartPr>
      <w:docPartBody>
        <w:p w:rsidR="00C54FE9" w:rsidRDefault="00177010" w:rsidP="00177010">
          <w:pPr>
            <w:pStyle w:val="CB7A80A4C4114B1EADFB237F5885B57A"/>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177010"/>
    <w:rsid w:val="00340206"/>
    <w:rsid w:val="003D754B"/>
    <w:rsid w:val="00583EA4"/>
    <w:rsid w:val="005D693B"/>
    <w:rsid w:val="007F35A7"/>
    <w:rsid w:val="00AF1AFB"/>
    <w:rsid w:val="00C54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77010"/>
  </w:style>
  <w:style w:type="paragraph" w:customStyle="1" w:styleId="392319FFF8BD4B83B6109EE0F59FC2AA">
    <w:name w:val="392319FFF8BD4B83B6109EE0F59FC2AA"/>
    <w:rsid w:val="005D693B"/>
  </w:style>
  <w:style w:type="paragraph" w:customStyle="1" w:styleId="47F035853AFD4E0E9994F47C77913A98">
    <w:name w:val="47F035853AFD4E0E9994F47C77913A98"/>
    <w:rsid w:val="00177010"/>
  </w:style>
  <w:style w:type="paragraph" w:customStyle="1" w:styleId="CB7A80A4C4114B1EADFB237F5885B57A">
    <w:name w:val="CB7A80A4C4114B1EADFB237F5885B57A"/>
    <w:rsid w:val="00177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6D7B8-8A07-4A1C-8FC9-29C2CEE13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499</Words>
  <Characters>3464</Characters>
  <Application>Microsoft Office Word</Application>
  <DocSecurity>0</DocSecurity>
  <Lines>80</Lines>
  <Paragraphs>45</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Harms, Christoph</cp:lastModifiedBy>
  <cp:revision>2</cp:revision>
  <cp:lastPrinted>2016-10-28T11:14:00Z</cp:lastPrinted>
  <dcterms:created xsi:type="dcterms:W3CDTF">2026-05-22T13:42:00Z</dcterms:created>
  <dcterms:modified xsi:type="dcterms:W3CDTF">2026-05-22T13:42:00Z</dcterms:modified>
</cp:coreProperties>
</file>